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0A69C" w14:textId="1EDDD53F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BOTELER</w:t>
      </w:r>
      <w:r>
        <w:rPr>
          <w:rFonts w:ascii="Times New Roman" w:hAnsi="Times New Roman" w:cs="Times New Roman"/>
          <w:sz w:val="24"/>
          <w:szCs w:val="24"/>
        </w:rPr>
        <w:t xml:space="preserve">        (fl.1401)</w:t>
      </w:r>
    </w:p>
    <w:p w14:paraId="3F4A89EF" w14:textId="03362255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Badminton.</w:t>
      </w:r>
    </w:p>
    <w:p w14:paraId="75649B8A" w14:textId="77777777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AFFA7D" w14:textId="77777777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2962E8" w14:textId="77777777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07C41B6D" w14:textId="77777777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Gloucestershire.</w:t>
      </w:r>
    </w:p>
    <w:p w14:paraId="095CE078" w14:textId="35322303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p.115)</w:t>
      </w:r>
    </w:p>
    <w:p w14:paraId="4A14DA94" w14:textId="77777777" w:rsidR="00344D99" w:rsidRDefault="00344D99" w:rsidP="00344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1D123017" w14:textId="77777777" w:rsidR="00344D99" w:rsidRDefault="00344D99" w:rsidP="00344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5DCBB167" w14:textId="77777777" w:rsidR="00344D99" w:rsidRDefault="00344D99" w:rsidP="00344D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the taxes of a fifteenth and a tenth.</w:t>
      </w:r>
    </w:p>
    <w:p w14:paraId="5F75ED13" w14:textId="4127EC62" w:rsidR="00344D99" w:rsidRDefault="00344D99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4B1C1417" w14:textId="77777777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B8E8D" w14:textId="77777777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D862AE" w14:textId="33A444D8" w:rsidR="006B06E6" w:rsidRDefault="006B06E6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3FF1D2C2" w14:textId="77953ACE" w:rsidR="00344D99" w:rsidRPr="00680D2B" w:rsidRDefault="00344D99" w:rsidP="006B06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2022</w:t>
      </w:r>
    </w:p>
    <w:p w14:paraId="507972E9" w14:textId="5A4E9489" w:rsidR="00BA00AB" w:rsidRPr="006B06E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B06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053DC" w14:textId="77777777" w:rsidR="006B06E6" w:rsidRDefault="006B06E6" w:rsidP="009139A6">
      <w:r>
        <w:separator/>
      </w:r>
    </w:p>
  </w:endnote>
  <w:endnote w:type="continuationSeparator" w:id="0">
    <w:p w14:paraId="5EE229CF" w14:textId="77777777" w:rsidR="006B06E6" w:rsidRDefault="006B06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BC6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2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4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A4496" w14:textId="77777777" w:rsidR="006B06E6" w:rsidRDefault="006B06E6" w:rsidP="009139A6">
      <w:r>
        <w:separator/>
      </w:r>
    </w:p>
  </w:footnote>
  <w:footnote w:type="continuationSeparator" w:id="0">
    <w:p w14:paraId="737C9DFA" w14:textId="77777777" w:rsidR="006B06E6" w:rsidRDefault="006B06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46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60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7C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6E6"/>
    <w:rsid w:val="000666E0"/>
    <w:rsid w:val="002510B7"/>
    <w:rsid w:val="00344D99"/>
    <w:rsid w:val="005C130B"/>
    <w:rsid w:val="006B06E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E22E"/>
  <w15:chartTrackingRefBased/>
  <w15:docId w15:val="{BB4B0F99-3CC3-463C-A4AA-875A3E5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2021-05-06T21:18:00Z</dcterms:created>
  <dcterms:modified xsi:type="dcterms:W3CDTF">2022-05-14T08:46:00Z</dcterms:modified>
</cp:coreProperties>
</file>